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South Lanarkshire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South Lanarkshire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South Lanarkshire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South Lanarkshire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South Lanarkshire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South Lanarkshire are estimated to have a score of 1-2 on the PGSI (low-risk gambling), whilst </w:t>
      </w:r>
      <w:r w:rsidRPr="00773DF7">
        <w:rPr>
          <w:rFonts w:ascii="Libre Franklin Light" w:hAnsi="Libre Franklin Light" w:cs="Calibri Light"/>
          <w:b/>
          <w:bCs/>
          <w:color w:val="C45911" w:themeColor="accent2" w:themeShade="BF"/>
        </w:rPr>
        <w:t xml:space="preserve">3.6%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South Lanarkshire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South Lanarkshire is estimated to be </w:t>
      </w:r>
      <w:r w:rsidRPr="00773DF7">
        <w:rPr>
          <w:rFonts w:ascii="Libre Franklin Light" w:eastAsia="Times New Roman" w:hAnsi="Libre Franklin Light" w:cs="Calibri Light"/>
          <w:b/>
          <w:bCs/>
          <w:color w:val="C45911" w:themeColor="accent2" w:themeShade="BF"/>
        </w:rPr>
        <w:t xml:space="preserve">£5,601,331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South Lanarkshire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Lanarkshire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Lanarkshire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South Lanarkshire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outh Lanark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South Lanarkshire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outh Lanark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South Lanarkshire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19.4%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Lanarkshire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outh Lanark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South Lanarkshire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South Lanarkshire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Lanarkshire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60.9%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South Lanarkshire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South Lanarkshire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South Lanarkshire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£5,601,331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South Lanarkshire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£91,237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£1,886,822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£135,165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£38,015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£69,695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£3,380,397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£5,601,331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South Lanarkshire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South Lanarkshire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Lanarkshire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Lanarkshire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Lanarkshire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Lanarkshire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South Lanarkshire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South Lanarkshire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Lanarkshire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Lanarkshire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South Lanarkshire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South Lanarkshire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0B5DA87-419A-4F9E-B873-06868F053ED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